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82E6" w14:textId="77777777" w:rsidR="00246544" w:rsidRDefault="00246544" w:rsidP="00246544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Thomasia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FURNYVALL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1FE75FDD" w14:textId="77777777" w:rsidR="00246544" w:rsidRDefault="00246544" w:rsidP="00246544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0A555E81" w14:textId="77777777" w:rsidR="00246544" w:rsidRDefault="00246544" w:rsidP="00246544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8173DB4" w14:textId="77777777" w:rsidR="00246544" w:rsidRDefault="00246544" w:rsidP="00246544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EA6D6C3" w14:textId="77777777" w:rsidR="00246544" w:rsidRDefault="00246544" w:rsidP="00246544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William.    (C.F.R. 1405-13 p.124)</w:t>
      </w:r>
    </w:p>
    <w:p w14:paraId="6189F5C4" w14:textId="77777777" w:rsidR="00246544" w:rsidRDefault="00246544" w:rsidP="00246544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4A65505" w14:textId="77777777" w:rsidR="00246544" w:rsidRDefault="00246544" w:rsidP="00246544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C185B1B" w14:textId="77777777" w:rsidR="00246544" w:rsidRDefault="00246544" w:rsidP="00246544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Aug.1409</w:t>
      </w:r>
      <w:r>
        <w:rPr>
          <w:rFonts w:ascii="Times New Roman" w:hAnsi="Times New Roman" w:cs="Times New Roman"/>
          <w:sz w:val="24"/>
          <w:szCs w:val="24"/>
        </w:rPr>
        <w:tab/>
        <w:t>She had died by this time.   (ibid.)</w:t>
      </w:r>
    </w:p>
    <w:p w14:paraId="4D6C2726" w14:textId="77777777" w:rsidR="00246544" w:rsidRDefault="00246544" w:rsidP="00246544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4926BEE3" w14:textId="77777777" w:rsidR="00246544" w:rsidRDefault="00246544" w:rsidP="00246544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6E75DB63" w14:textId="77777777" w:rsidR="00246544" w:rsidRDefault="00246544" w:rsidP="00246544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2022</w:t>
      </w:r>
    </w:p>
    <w:p w14:paraId="2E9AA74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BF5A5" w14:textId="77777777" w:rsidR="00246544" w:rsidRDefault="00246544" w:rsidP="009139A6">
      <w:r>
        <w:separator/>
      </w:r>
    </w:p>
  </w:endnote>
  <w:endnote w:type="continuationSeparator" w:id="0">
    <w:p w14:paraId="1AB3B9F4" w14:textId="77777777" w:rsidR="00246544" w:rsidRDefault="002465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C65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6512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896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067F1" w14:textId="77777777" w:rsidR="00246544" w:rsidRDefault="00246544" w:rsidP="009139A6">
      <w:r>
        <w:separator/>
      </w:r>
    </w:p>
  </w:footnote>
  <w:footnote w:type="continuationSeparator" w:id="0">
    <w:p w14:paraId="37CD93C1" w14:textId="77777777" w:rsidR="00246544" w:rsidRDefault="002465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45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24B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FE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544"/>
    <w:rsid w:val="000666E0"/>
    <w:rsid w:val="0024654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ECC4C"/>
  <w15:chartTrackingRefBased/>
  <w15:docId w15:val="{B74F1D7D-B0AD-4479-95D2-6D7CD47B6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54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2022-03-08T20:29:00Z</dcterms:created>
  <dcterms:modified xsi:type="dcterms:W3CDTF">2022-03-08T20:30:00Z</dcterms:modified>
</cp:coreProperties>
</file>